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6FB" w:rsidRDefault="001276FB" w:rsidP="001276FB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公司债权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1276FB" w:rsidTr="0090262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1276FB" w:rsidTr="0090262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营业执照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76FB" w:rsidTr="0090262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法定代表人的身份证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76FB" w:rsidTr="0090262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法人授权委托书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76FB" w:rsidTr="0090262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委托代理人身份证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76FB" w:rsidTr="0090262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债权凭证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1276FB" w:rsidTr="0090262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1276FB" w:rsidRDefault="001276FB" w:rsidP="001276FB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1276FB" w:rsidRDefault="001276FB" w:rsidP="00902623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自然人债权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1276FB" w:rsidTr="0090262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1276FB" w:rsidTr="0090262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76FB" w:rsidTr="0090262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债权凭证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76FB" w:rsidTr="0090262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1276FB" w:rsidRDefault="001276FB" w:rsidP="006D7D13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1276FB" w:rsidRDefault="001276FB" w:rsidP="006D7D13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1276FB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1276FB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1276FB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76FB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FB" w:rsidRDefault="001276F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76FB" w:rsidRDefault="001276FB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1276FB" w:rsidRDefault="001276FB" w:rsidP="00215E00">
      <w:pPr>
        <w:rPr>
          <w:rFonts w:cs="Times New Roman"/>
        </w:rPr>
      </w:pPr>
    </w:p>
    <w:p w:rsidR="001276FB" w:rsidRDefault="001276FB" w:rsidP="00215E00">
      <w:pPr>
        <w:rPr>
          <w:rFonts w:cs="Times New Roman"/>
        </w:rPr>
      </w:pPr>
    </w:p>
    <w:p w:rsidR="001276FB" w:rsidRPr="00215E00" w:rsidRDefault="001276FB" w:rsidP="00215E00">
      <w:pPr>
        <w:rPr>
          <w:rFonts w:cs="Times New Roman"/>
        </w:rPr>
      </w:pPr>
    </w:p>
    <w:sectPr w:rsidR="001276FB" w:rsidRPr="00215E00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6FB" w:rsidRDefault="001276FB" w:rsidP="00BA0EE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276FB" w:rsidRDefault="001276FB" w:rsidP="00BA0EE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6FB" w:rsidRDefault="001276FB" w:rsidP="00BA0EE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276FB" w:rsidRDefault="001276FB" w:rsidP="00BA0EE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78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1B8"/>
    <w:rsid w:val="00017342"/>
    <w:rsid w:val="00020070"/>
    <w:rsid w:val="00020B2C"/>
    <w:rsid w:val="00020E15"/>
    <w:rsid w:val="0002165C"/>
    <w:rsid w:val="00021852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6FB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5E00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0191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0B37"/>
    <w:rsid w:val="005943C7"/>
    <w:rsid w:val="005959C4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97AF1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D7D13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3EA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47E1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623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2678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4755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0EE1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C77D3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EE1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A0EE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0EE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A0EE1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0E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21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143</Words>
  <Characters>818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2018-07-21T11:35:00Z</dcterms:created>
  <dcterms:modified xsi:type="dcterms:W3CDTF">2018-08-04T06:27:00Z</dcterms:modified>
</cp:coreProperties>
</file>